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5F" w:rsidRDefault="008A775F" w:rsidP="00FE313F">
      <w:pPr>
        <w:framePr w:h="15946" w:hRule="exact" w:hSpace="10080" w:wrap="notBeside" w:vAnchor="text" w:hAnchor="margin" w:x="1" w:y="914"/>
        <w:widowControl w:val="0"/>
        <w:autoSpaceDE w:val="0"/>
        <w:autoSpaceDN w:val="0"/>
        <w:adjustRightInd w:val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676.5pt">
            <v:imagedata r:id="rId5" o:title=""/>
          </v:shape>
        </w:pict>
      </w:r>
    </w:p>
    <w:p w:rsidR="008A775F" w:rsidRDefault="008A775F" w:rsidP="00FE313F">
      <w:r>
        <w:pict>
          <v:shape id="_x0000_i1026" type="#_x0000_t75" style="width:463.5pt;height:666pt">
            <v:imagedata r:id="rId6" o:title=""/>
          </v:shape>
        </w:pict>
      </w:r>
    </w:p>
    <w:p w:rsidR="008A775F" w:rsidRDefault="008A775F" w:rsidP="00FE313F"/>
    <w:p w:rsidR="008A775F" w:rsidRDefault="008A775F" w:rsidP="001B1FEA">
      <w:pPr>
        <w:ind w:left="-180"/>
      </w:pPr>
    </w:p>
    <w:p w:rsidR="008A775F" w:rsidRDefault="008A775F" w:rsidP="001B1FEA">
      <w:pPr>
        <w:ind w:left="-180"/>
      </w:pPr>
    </w:p>
    <w:p w:rsidR="008A775F" w:rsidRDefault="008A775F" w:rsidP="001B1FEA">
      <w:pPr>
        <w:ind w:left="-180"/>
      </w:pPr>
    </w:p>
    <w:p w:rsidR="008A775F" w:rsidRPr="001B1FEA" w:rsidRDefault="008A775F" w:rsidP="001B1FEA"/>
    <w:sectPr w:rsidR="008A775F" w:rsidRPr="001B1FEA" w:rsidSect="002B1904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09"/>
        </w:tabs>
        <w:ind w:left="709"/>
      </w:pPr>
      <w:rPr>
        <w:b/>
        <w:bCs/>
      </w:rPr>
    </w:lvl>
  </w:abstractNum>
  <w:abstractNum w:abstractNumId="1">
    <w:nsid w:val="65E1485E"/>
    <w:multiLevelType w:val="hybridMultilevel"/>
    <w:tmpl w:val="90B4AE26"/>
    <w:lvl w:ilvl="0" w:tplc="18B2AAC4">
      <w:start w:val="1"/>
      <w:numFmt w:val="decimal"/>
      <w:lvlText w:val="%1."/>
      <w:lvlJc w:val="left"/>
      <w:pPr>
        <w:ind w:left="1248" w:hanging="58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06D"/>
    <w:rsid w:val="0000646B"/>
    <w:rsid w:val="000122FA"/>
    <w:rsid w:val="0005413A"/>
    <w:rsid w:val="00096407"/>
    <w:rsid w:val="001B1FEA"/>
    <w:rsid w:val="001B350E"/>
    <w:rsid w:val="001D1C0E"/>
    <w:rsid w:val="001D45BC"/>
    <w:rsid w:val="002076F8"/>
    <w:rsid w:val="00261E27"/>
    <w:rsid w:val="0026398C"/>
    <w:rsid w:val="002960B1"/>
    <w:rsid w:val="002B1904"/>
    <w:rsid w:val="002F3331"/>
    <w:rsid w:val="002F7F18"/>
    <w:rsid w:val="00340C3D"/>
    <w:rsid w:val="00385C8C"/>
    <w:rsid w:val="003B2AD9"/>
    <w:rsid w:val="0040075B"/>
    <w:rsid w:val="00421A75"/>
    <w:rsid w:val="0042761A"/>
    <w:rsid w:val="00475A01"/>
    <w:rsid w:val="00493D76"/>
    <w:rsid w:val="0052498E"/>
    <w:rsid w:val="00595DC7"/>
    <w:rsid w:val="005D2C7F"/>
    <w:rsid w:val="006B161D"/>
    <w:rsid w:val="006E3E4F"/>
    <w:rsid w:val="006E53CD"/>
    <w:rsid w:val="00702902"/>
    <w:rsid w:val="007C6F5D"/>
    <w:rsid w:val="007F0F07"/>
    <w:rsid w:val="00872E0F"/>
    <w:rsid w:val="008A775F"/>
    <w:rsid w:val="008B412F"/>
    <w:rsid w:val="008E3597"/>
    <w:rsid w:val="00953B32"/>
    <w:rsid w:val="00956E24"/>
    <w:rsid w:val="009623EB"/>
    <w:rsid w:val="00973F7A"/>
    <w:rsid w:val="00A0506D"/>
    <w:rsid w:val="00AD0365"/>
    <w:rsid w:val="00AE778C"/>
    <w:rsid w:val="00BA40EF"/>
    <w:rsid w:val="00BF1230"/>
    <w:rsid w:val="00C136B4"/>
    <w:rsid w:val="00CA0A0E"/>
    <w:rsid w:val="00D16136"/>
    <w:rsid w:val="00D5562C"/>
    <w:rsid w:val="00DF3A88"/>
    <w:rsid w:val="00ED693A"/>
    <w:rsid w:val="00EE6AE9"/>
    <w:rsid w:val="00F0710D"/>
    <w:rsid w:val="00F20E93"/>
    <w:rsid w:val="00F460DF"/>
    <w:rsid w:val="00F72455"/>
    <w:rsid w:val="00FC38DB"/>
    <w:rsid w:val="00FE313F"/>
    <w:rsid w:val="00FF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FE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506D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506D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E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5CE4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1</Words>
  <Characters>8</Characters>
  <Application>Microsoft Office Outlook</Application>
  <DocSecurity>0</DocSecurity>
  <Lines>0</Lines>
  <Paragraphs>0</Paragraphs>
  <ScaleCrop>false</ScaleCrop>
  <Company>Tycoon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*</cp:lastModifiedBy>
  <cp:revision>6</cp:revision>
  <cp:lastPrinted>2012-05-22T11:57:00Z</cp:lastPrinted>
  <dcterms:created xsi:type="dcterms:W3CDTF">2012-08-07T11:55:00Z</dcterms:created>
  <dcterms:modified xsi:type="dcterms:W3CDTF">2012-08-20T04:05:00Z</dcterms:modified>
</cp:coreProperties>
</file>